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7DB61" w14:textId="77777777" w:rsidR="00C111A1" w:rsidRPr="00776C58" w:rsidRDefault="002D0F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76C5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76C58" w:rsidRPr="00776C58" w14:paraId="56E7DB64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DB62" w14:textId="77777777" w:rsidR="00C111A1" w:rsidRPr="00776C58" w:rsidRDefault="002D0F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76C5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DB63" w14:textId="0BCC69A6" w:rsidR="00C111A1" w:rsidRPr="00776C58" w:rsidRDefault="000969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6979">
              <w:rPr>
                <w:b/>
                <w:sz w:val="26"/>
                <w:szCs w:val="26"/>
              </w:rPr>
              <w:t>202А_304</w:t>
            </w:r>
          </w:p>
        </w:tc>
      </w:tr>
      <w:tr w:rsidR="00776C58" w:rsidRPr="00776C58" w14:paraId="56E7DB67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DB65" w14:textId="77777777" w:rsidR="00C111A1" w:rsidRPr="00776C58" w:rsidRDefault="002D0F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76C58">
              <w:rPr>
                <w:b/>
                <w:sz w:val="26"/>
                <w:szCs w:val="26"/>
              </w:rPr>
              <w:t xml:space="preserve">Номер материала </w:t>
            </w:r>
            <w:r w:rsidRPr="00776C5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DB66" w14:textId="1E9B042F" w:rsidR="00C111A1" w:rsidRPr="00776C58" w:rsidRDefault="00096979" w:rsidP="00664F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96979">
              <w:rPr>
                <w:b/>
                <w:sz w:val="26"/>
                <w:szCs w:val="26"/>
                <w:lang w:val="en-US"/>
              </w:rPr>
              <w:t>2348324</w:t>
            </w:r>
          </w:p>
        </w:tc>
      </w:tr>
    </w:tbl>
    <w:p w14:paraId="56E7DB68" w14:textId="77777777" w:rsidR="00C111A1" w:rsidRPr="00776C58" w:rsidRDefault="002D0F6C" w:rsidP="00C618A1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 w:rsidRPr="00776C58">
        <w:rPr>
          <w:sz w:val="26"/>
          <w:szCs w:val="26"/>
        </w:rPr>
        <w:t>_____________________________________</w:t>
      </w:r>
    </w:p>
    <w:p w14:paraId="56E7DB69" w14:textId="77777777" w:rsidR="00C111A1" w:rsidRPr="00776C58" w:rsidRDefault="002D0F6C">
      <w:pPr>
        <w:spacing w:line="276" w:lineRule="auto"/>
        <w:ind w:right="-1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 xml:space="preserve">_____________________________________ </w:t>
      </w:r>
    </w:p>
    <w:p w14:paraId="56E7DB6A" w14:textId="77777777" w:rsidR="00C111A1" w:rsidRPr="00776C58" w:rsidRDefault="002D0F6C">
      <w:pPr>
        <w:spacing w:line="276" w:lineRule="auto"/>
        <w:ind w:right="-1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>_____________________________________</w:t>
      </w:r>
    </w:p>
    <w:p w14:paraId="56E7DB6B" w14:textId="77777777" w:rsidR="00C111A1" w:rsidRPr="00776C58" w:rsidRDefault="002D0F6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ab/>
        <w:t xml:space="preserve">_______________________ /_____________ </w:t>
      </w:r>
    </w:p>
    <w:p w14:paraId="56E7DB6C" w14:textId="77777777" w:rsidR="00C111A1" w:rsidRPr="00776C58" w:rsidRDefault="002D0F6C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>“_______” ___________________ 20_____ г.</w:t>
      </w:r>
    </w:p>
    <w:p w14:paraId="56E7DB6D" w14:textId="77777777" w:rsidR="00C111A1" w:rsidRPr="00776C58" w:rsidRDefault="00C111A1"/>
    <w:p w14:paraId="56E7DB6E" w14:textId="77777777" w:rsidR="00C111A1" w:rsidRPr="00776C58" w:rsidRDefault="00C111A1"/>
    <w:p w14:paraId="56E7DB6F" w14:textId="77777777" w:rsidR="00C111A1" w:rsidRPr="00776C58" w:rsidRDefault="00C111A1"/>
    <w:p w14:paraId="56E7DB70" w14:textId="77777777" w:rsidR="00C111A1" w:rsidRPr="00776C58" w:rsidRDefault="002D0F6C">
      <w:pPr>
        <w:pStyle w:val="2"/>
        <w:numPr>
          <w:ilvl w:val="0"/>
          <w:numId w:val="0"/>
        </w:numPr>
        <w:spacing w:after="120"/>
      </w:pPr>
      <w:r w:rsidRPr="00776C58">
        <w:t>ТЕХНИЧЕСКОЕ ЗАДАНИЕ</w:t>
      </w:r>
    </w:p>
    <w:p w14:paraId="56E7DB71" w14:textId="1A406405" w:rsidR="00C111A1" w:rsidRPr="00776C58" w:rsidRDefault="002D0F6C">
      <w:pPr>
        <w:ind w:firstLine="0"/>
        <w:jc w:val="center"/>
        <w:rPr>
          <w:b/>
          <w:sz w:val="26"/>
          <w:szCs w:val="26"/>
        </w:rPr>
      </w:pPr>
      <w:r w:rsidRPr="00776C58">
        <w:rPr>
          <w:b/>
          <w:sz w:val="26"/>
          <w:szCs w:val="26"/>
        </w:rPr>
        <w:t xml:space="preserve">на поставку </w:t>
      </w:r>
    </w:p>
    <w:p w14:paraId="39BE1B85" w14:textId="27E39675" w:rsidR="00FC091F" w:rsidRDefault="002D0F6C">
      <w:pPr>
        <w:ind w:firstLine="0"/>
        <w:jc w:val="center"/>
        <w:rPr>
          <w:b/>
          <w:sz w:val="26"/>
          <w:szCs w:val="26"/>
        </w:rPr>
      </w:pPr>
      <w:r w:rsidRPr="00776C58">
        <w:rPr>
          <w:b/>
          <w:sz w:val="26"/>
          <w:szCs w:val="26"/>
        </w:rPr>
        <w:t xml:space="preserve">Зажим ответвительный разборный </w:t>
      </w:r>
      <w:r w:rsidR="00FC091F" w:rsidRPr="00FC091F">
        <w:rPr>
          <w:b/>
          <w:sz w:val="26"/>
          <w:szCs w:val="26"/>
        </w:rPr>
        <w:t>РОА-70-1</w:t>
      </w:r>
      <w:r w:rsidR="00FC091F" w:rsidRPr="00FC091F">
        <w:t xml:space="preserve"> </w:t>
      </w:r>
      <w:r w:rsidR="00FC091F" w:rsidRPr="00FC091F">
        <w:rPr>
          <w:b/>
          <w:sz w:val="26"/>
          <w:szCs w:val="26"/>
        </w:rPr>
        <w:t>(или эквивалент)</w:t>
      </w:r>
      <w:r w:rsidRPr="00776C58">
        <w:rPr>
          <w:b/>
          <w:sz w:val="26"/>
          <w:szCs w:val="26"/>
        </w:rPr>
        <w:t xml:space="preserve">. </w:t>
      </w:r>
    </w:p>
    <w:p w14:paraId="56E7DB72" w14:textId="4D3290A3" w:rsidR="00C111A1" w:rsidRPr="00776C58" w:rsidRDefault="002D0F6C">
      <w:pPr>
        <w:ind w:firstLine="0"/>
        <w:jc w:val="center"/>
        <w:rPr>
          <w:sz w:val="24"/>
          <w:szCs w:val="24"/>
        </w:rPr>
      </w:pPr>
      <w:r w:rsidRPr="00776C58">
        <w:rPr>
          <w:b/>
          <w:sz w:val="26"/>
          <w:szCs w:val="26"/>
        </w:rPr>
        <w:t xml:space="preserve">Лот № </w:t>
      </w:r>
      <w:r w:rsidRPr="00776C58">
        <w:rPr>
          <w:b/>
          <w:sz w:val="26"/>
          <w:szCs w:val="26"/>
          <w:u w:val="single"/>
        </w:rPr>
        <w:t>202</w:t>
      </w:r>
      <w:r w:rsidRPr="00776C58">
        <w:rPr>
          <w:b/>
          <w:sz w:val="26"/>
          <w:szCs w:val="26"/>
          <w:u w:val="single"/>
          <w:lang w:val="en-US"/>
        </w:rPr>
        <w:t>A</w:t>
      </w:r>
    </w:p>
    <w:p w14:paraId="56E7DB73" w14:textId="77777777" w:rsidR="00C111A1" w:rsidRPr="00776C58" w:rsidRDefault="00C111A1">
      <w:pPr>
        <w:spacing w:line="276" w:lineRule="auto"/>
        <w:ind w:firstLine="709"/>
        <w:rPr>
          <w:sz w:val="24"/>
          <w:szCs w:val="24"/>
        </w:rPr>
      </w:pPr>
    </w:p>
    <w:p w14:paraId="56E7DB74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>Технические требования к продукции.</w:t>
      </w:r>
    </w:p>
    <w:p w14:paraId="5E9BDC07" w14:textId="77777777" w:rsidR="00096979" w:rsidRPr="00096979" w:rsidRDefault="00096979" w:rsidP="00096979">
      <w:pPr>
        <w:tabs>
          <w:tab w:val="left" w:pos="1134"/>
        </w:tabs>
        <w:ind w:firstLine="0"/>
        <w:rPr>
          <w:sz w:val="24"/>
          <w:szCs w:val="24"/>
        </w:rPr>
      </w:pPr>
      <w:r w:rsidRPr="00096979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56E7DB77" w14:textId="77777777" w:rsidR="00C111A1" w:rsidRPr="00776C58" w:rsidRDefault="002D0F6C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  <w:r w:rsidRPr="00776C58">
        <w:rPr>
          <w:noProof/>
        </w:rPr>
        <w:drawing>
          <wp:inline distT="0" distB="0" distL="0" distR="0" wp14:anchorId="56E7DBC5" wp14:editId="56E7DBC6">
            <wp:extent cx="4228412" cy="335545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1104" cy="335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7" w:type="dxa"/>
        <w:tblInd w:w="2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2126"/>
        <w:gridCol w:w="1826"/>
        <w:gridCol w:w="554"/>
        <w:gridCol w:w="434"/>
        <w:gridCol w:w="614"/>
        <w:gridCol w:w="674"/>
        <w:gridCol w:w="554"/>
        <w:gridCol w:w="494"/>
        <w:gridCol w:w="1016"/>
      </w:tblGrid>
      <w:tr w:rsidR="00776C58" w:rsidRPr="00776C58" w14:paraId="56E7DB7D" w14:textId="77777777">
        <w:trPr>
          <w:tblHeader/>
          <w:tblCellSpacing w:w="7" w:type="dxa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8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1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9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Интервал диаметров проводов по ГОСТ 839-80, мм 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A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Матрица опрессования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B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Размеры, мм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C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Масса, кг </w:t>
            </w:r>
          </w:p>
        </w:tc>
      </w:tr>
      <w:tr w:rsidR="00776C58" w:rsidRPr="00776C58" w14:paraId="56E7DB88" w14:textId="77777777">
        <w:trPr>
          <w:tblHeader/>
          <w:tblCellSpacing w:w="7" w:type="dxa"/>
        </w:trPr>
        <w:tc>
          <w:tcPr>
            <w:tcW w:w="19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E" w14:textId="77777777"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F" w14:textId="77777777"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0" w14:textId="77777777"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1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2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3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4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5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6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>l</w:t>
            </w:r>
            <w:r w:rsidRPr="00776C58">
              <w:rPr>
                <w:sz w:val="24"/>
                <w:szCs w:val="24"/>
                <w:vertAlign w:val="subscript"/>
              </w:rPr>
              <w:t>1</w:t>
            </w:r>
            <w:r w:rsidRPr="00776C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7" w14:textId="77777777"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76C58" w:rsidRPr="00776C58" w14:paraId="56E7DB93" w14:textId="7777777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9" w14:textId="7B664C1C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 w:rsidRPr="00FC091F">
              <w:rPr>
                <w:sz w:val="24"/>
                <w:szCs w:val="24"/>
              </w:rPr>
              <w:t>РОА-70-1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A" w14:textId="163CC8B8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 w:rsidRPr="00FC091F">
              <w:rPr>
                <w:sz w:val="24"/>
                <w:szCs w:val="24"/>
              </w:rPr>
              <w:t>10,7-12,3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B" w14:textId="692E30EA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 w:rsidRPr="00FC091F">
              <w:rPr>
                <w:sz w:val="24"/>
                <w:szCs w:val="24"/>
              </w:rPr>
              <w:t>АШ-2А-16,5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C" w14:textId="178F024D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D0F6C" w:rsidRPr="00776C58">
              <w:rPr>
                <w:sz w:val="24"/>
                <w:szCs w:val="24"/>
              </w:rPr>
              <w:t xml:space="preserve">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D" w14:textId="1CC59393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D0F6C" w:rsidRPr="00776C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E" w14:textId="6D540483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  <w:r w:rsidR="002D0F6C" w:rsidRPr="00776C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F" w14:textId="27BFDF87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  <w:r w:rsidR="002D0F6C" w:rsidRPr="00776C58">
              <w:rPr>
                <w:sz w:val="24"/>
                <w:szCs w:val="24"/>
              </w:rPr>
              <w:t xml:space="preserve">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90" w14:textId="1D9F28D6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2D0F6C" w:rsidRPr="00776C58">
              <w:rPr>
                <w:sz w:val="24"/>
                <w:szCs w:val="24"/>
              </w:rPr>
              <w:t xml:space="preserve">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91" w14:textId="39DBD4B3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2D0F6C" w:rsidRPr="00776C58">
              <w:rPr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92" w14:textId="3C3FF60E" w:rsidR="00C111A1" w:rsidRPr="00776C58" w:rsidRDefault="00FC09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0,097</w:t>
            </w:r>
            <w:r w:rsidR="002D0F6C" w:rsidRPr="00776C58">
              <w:rPr>
                <w:sz w:val="24"/>
                <w:szCs w:val="24"/>
              </w:rPr>
              <w:t xml:space="preserve"> </w:t>
            </w:r>
          </w:p>
        </w:tc>
      </w:tr>
    </w:tbl>
    <w:p w14:paraId="56E7DB94" w14:textId="77777777" w:rsidR="00C111A1" w:rsidRPr="00776C58" w:rsidRDefault="00C111A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6E7DB95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 xml:space="preserve">Общие требования. </w:t>
      </w:r>
    </w:p>
    <w:p w14:paraId="56E7DB96" w14:textId="77777777" w:rsidR="00C111A1" w:rsidRPr="00776C58" w:rsidRDefault="002D0F6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76C58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56E7DB97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56E7DB98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E7DB99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E7DB9A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F7FE5">
        <w:rPr>
          <w:sz w:val="24"/>
          <w:szCs w:val="24"/>
        </w:rPr>
        <w:t>Россети Центр</w:t>
      </w:r>
      <w:r w:rsidRPr="00776C5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E7DB9B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запасные части, не использовавшиеся ранее на энергообъектах ПАО «</w:t>
      </w:r>
      <w:r w:rsidR="00CF7FE5">
        <w:rPr>
          <w:sz w:val="24"/>
          <w:szCs w:val="24"/>
        </w:rPr>
        <w:t>Россети Центр</w:t>
      </w:r>
      <w:r w:rsidRPr="00776C5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6E7DB9C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6E7DB9D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6E7DB9E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56E7DB9F" w14:textId="77777777" w:rsidR="00C111A1" w:rsidRPr="00776C58" w:rsidRDefault="002D0F6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76C5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1A8CAF5" w14:textId="77777777" w:rsidR="00C618A1" w:rsidRPr="004224E6" w:rsidRDefault="00C618A1" w:rsidP="00C618A1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56E7DBA1" w14:textId="77777777" w:rsidR="00C111A1" w:rsidRPr="00776C58" w:rsidRDefault="002D0F6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6E7DBA2" w14:textId="77777777" w:rsidR="00C111A1" w:rsidRPr="00776C58" w:rsidRDefault="002D0F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ТУ 3449-001-52819896-2010 «Зажимы ответвительные прессуемые»;</w:t>
      </w:r>
    </w:p>
    <w:p w14:paraId="56E7DBA3" w14:textId="77777777" w:rsidR="00C111A1" w:rsidRPr="00776C58" w:rsidRDefault="002D0F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6E7DBA4" w14:textId="77777777" w:rsidR="00C111A1" w:rsidRPr="00776C58" w:rsidRDefault="002D0F6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76C58">
        <w:rPr>
          <w:sz w:val="24"/>
          <w:szCs w:val="24"/>
        </w:rPr>
        <w:t>2.4. Упаковка, транспортирование, условия и сроки хранения.</w:t>
      </w:r>
    </w:p>
    <w:p w14:paraId="56E7DBA5" w14:textId="77777777" w:rsidR="00C111A1" w:rsidRPr="00776C58" w:rsidRDefault="002D0F6C">
      <w:pPr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E7DBA6" w14:textId="77777777" w:rsidR="00C111A1" w:rsidRPr="00776C58" w:rsidRDefault="002D0F6C">
      <w:pPr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6E7DBA7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6E7DBA8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6E7DBA9" w14:textId="77777777" w:rsidR="00C111A1" w:rsidRPr="00776C58" w:rsidRDefault="002D0F6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6E7DBAA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6E7DBAB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6E7DBAC" w14:textId="77777777" w:rsidR="00C111A1" w:rsidRPr="00776C58" w:rsidRDefault="00C111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6E7DBAD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>Гарантийные обязательства.</w:t>
      </w:r>
    </w:p>
    <w:p w14:paraId="56E7DBAE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Гарантия на поставляемую продукцию должна рас</w:t>
      </w:r>
      <w:r w:rsidR="00776C58">
        <w:rPr>
          <w:sz w:val="24"/>
          <w:szCs w:val="24"/>
        </w:rPr>
        <w:t>пространяться не менее чем на 60</w:t>
      </w:r>
      <w:r w:rsidRPr="00776C5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76C58">
        <w:rPr>
          <w:szCs w:val="24"/>
        </w:rPr>
        <w:t>л</w:t>
      </w:r>
      <w:r w:rsidRPr="00776C58">
        <w:rPr>
          <w:sz w:val="24"/>
          <w:szCs w:val="24"/>
        </w:rPr>
        <w:t>инейн</w:t>
      </w:r>
      <w:r w:rsidRPr="00776C58">
        <w:rPr>
          <w:szCs w:val="24"/>
        </w:rPr>
        <w:t xml:space="preserve">ой </w:t>
      </w:r>
      <w:r w:rsidRPr="00776C5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6E7DBAF" w14:textId="77777777" w:rsidR="00C111A1" w:rsidRPr="00776C58" w:rsidRDefault="00C111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E7DBB0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76C5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6E7DBB1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6E7DBB2" w14:textId="77777777" w:rsidR="00C111A1" w:rsidRPr="00776C58" w:rsidRDefault="00C111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E7DBB3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6E7DBB4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6E7DBB5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- паспорт по нормативной документации, утвержденной в установленном порядке;</w:t>
      </w:r>
    </w:p>
    <w:p w14:paraId="56E7DBB6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6E7DBB7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6E7DBB8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6E7DBB9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6E7DBBA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6E7DBBB" w14:textId="77777777" w:rsidR="00C111A1" w:rsidRPr="00776C58" w:rsidRDefault="002D0F6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776C58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6E7DBBC" w14:textId="77777777" w:rsidR="00C111A1" w:rsidRPr="00776C58" w:rsidRDefault="00C111A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6E7DBBD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76C58">
        <w:rPr>
          <w:b/>
          <w:bCs/>
          <w:sz w:val="26"/>
          <w:szCs w:val="26"/>
        </w:rPr>
        <w:t>Правила приемки продукции.</w:t>
      </w:r>
    </w:p>
    <w:p w14:paraId="56E7DBBE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F7FE5">
        <w:rPr>
          <w:szCs w:val="24"/>
        </w:rPr>
        <w:t>Россети Центр</w:t>
      </w:r>
      <w:r w:rsidRPr="00776C58">
        <w:rPr>
          <w:szCs w:val="24"/>
        </w:rPr>
        <w:t>» и ответственными представителями Поставщика при получении их на склад.</w:t>
      </w:r>
    </w:p>
    <w:p w14:paraId="56E7DBBF" w14:textId="77777777" w:rsidR="00C111A1" w:rsidRPr="00776C58" w:rsidRDefault="002D0F6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E7DBC0" w14:textId="77777777" w:rsidR="00C111A1" w:rsidRPr="00776C58" w:rsidRDefault="00C111A1">
      <w:pPr>
        <w:rPr>
          <w:sz w:val="26"/>
          <w:szCs w:val="26"/>
        </w:rPr>
      </w:pPr>
    </w:p>
    <w:p w14:paraId="56E7DBC1" w14:textId="77777777" w:rsidR="00C111A1" w:rsidRPr="00776C58" w:rsidRDefault="00C111A1">
      <w:pPr>
        <w:rPr>
          <w:sz w:val="26"/>
          <w:szCs w:val="26"/>
        </w:rPr>
      </w:pPr>
    </w:p>
    <w:p w14:paraId="56E7DBC2" w14:textId="77777777" w:rsidR="00C111A1" w:rsidRPr="00776C58" w:rsidRDefault="002D0F6C">
      <w:pPr>
        <w:ind w:firstLine="0"/>
        <w:rPr>
          <w:sz w:val="26"/>
          <w:szCs w:val="26"/>
        </w:rPr>
      </w:pPr>
      <w:r w:rsidRPr="00776C5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6E7DBC3" w14:textId="77777777" w:rsidR="00C111A1" w:rsidRPr="00776C58" w:rsidRDefault="002D0F6C">
      <w:pPr>
        <w:ind w:firstLine="0"/>
        <w:rPr>
          <w:sz w:val="22"/>
          <w:szCs w:val="22"/>
        </w:rPr>
      </w:pPr>
      <w:r w:rsidRPr="00776C5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6E7DBC4" w14:textId="77777777" w:rsidR="00C111A1" w:rsidRPr="00776C58" w:rsidRDefault="00C111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C111A1" w:rsidRPr="00776C5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D18C9" w14:textId="77777777" w:rsidR="00F02F1F" w:rsidRDefault="00F02F1F">
      <w:r>
        <w:separator/>
      </w:r>
    </w:p>
  </w:endnote>
  <w:endnote w:type="continuationSeparator" w:id="0">
    <w:p w14:paraId="21ADE93F" w14:textId="77777777" w:rsidR="00F02F1F" w:rsidRDefault="00F0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81D6C" w14:textId="77777777" w:rsidR="00F02F1F" w:rsidRDefault="00F02F1F">
      <w:r>
        <w:separator/>
      </w:r>
    </w:p>
  </w:footnote>
  <w:footnote w:type="continuationSeparator" w:id="0">
    <w:p w14:paraId="6807B6D4" w14:textId="77777777" w:rsidR="00F02F1F" w:rsidRDefault="00F02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7DBCB" w14:textId="77777777" w:rsidR="00C111A1" w:rsidRDefault="002D0F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6E7DBCC" w14:textId="77777777" w:rsidR="00C111A1" w:rsidRDefault="00C111A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1A1"/>
    <w:rsid w:val="00096979"/>
    <w:rsid w:val="000C5E33"/>
    <w:rsid w:val="002D0F6C"/>
    <w:rsid w:val="00664F6A"/>
    <w:rsid w:val="00776C58"/>
    <w:rsid w:val="00871582"/>
    <w:rsid w:val="00A439C3"/>
    <w:rsid w:val="00C111A1"/>
    <w:rsid w:val="00C618A1"/>
    <w:rsid w:val="00CF7FE5"/>
    <w:rsid w:val="00F02F1F"/>
    <w:rsid w:val="00FC091F"/>
    <w:rsid w:val="00FE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7DB61"/>
  <w15:docId w15:val="{B50AE111-F502-480D-AF6F-E731D35A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E7C5B-3F6E-4441-939F-024AF8AB7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E4A326-90FE-4E61-BC29-755FF5DE8342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sharepoint/v3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82D0B05-C904-4DE1-87CA-3F1A4EF86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0B0C3-BB34-4D8B-B814-2054F8AF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912</Words>
  <Characters>6927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Кукушкин Михаил Владимирович</cp:lastModifiedBy>
  <cp:revision>3</cp:revision>
  <cp:lastPrinted>2010-09-30T13:29:00Z</cp:lastPrinted>
  <dcterms:created xsi:type="dcterms:W3CDTF">2022-12-30T09:43:00Z</dcterms:created>
  <dcterms:modified xsi:type="dcterms:W3CDTF">2022-12-30T09:44:00Z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